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海南省社会保险费征缴若干规定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 http://www.hainan.gov.cn/data/law/2007/09/368/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C2EE6"/>
    <w:rsid w:val="488C2EE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2018-06-05T08:34:00Z</dcterms:created>
  <dc:creator>lenovo</dc:creator>
  <cp:lastModifiedBy>lenovo</cp:lastModifiedBy>
  <dcterms:modified xsi:type="dcterms:W3CDTF">2018-06-05T08:34:40Z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